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0ADE1" w14:textId="77777777" w:rsidR="001705F2" w:rsidRDefault="001705F2" w:rsidP="001705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RYGON</w:t>
      </w:r>
      <w:r>
        <w:rPr>
          <w:rFonts w:cs="Times New Roman"/>
          <w:szCs w:val="24"/>
        </w:rPr>
        <w:t xml:space="preserve">       (fl.1483)</w:t>
      </w:r>
    </w:p>
    <w:p w14:paraId="31BB7931" w14:textId="77777777" w:rsidR="001705F2" w:rsidRDefault="001705F2" w:rsidP="001705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00250839" w14:textId="77777777" w:rsidR="001705F2" w:rsidRDefault="001705F2" w:rsidP="001705F2">
      <w:pPr>
        <w:pStyle w:val="NoSpacing"/>
        <w:rPr>
          <w:rFonts w:cs="Times New Roman"/>
          <w:szCs w:val="24"/>
        </w:rPr>
      </w:pPr>
    </w:p>
    <w:p w14:paraId="27B927C2" w14:textId="77777777" w:rsidR="001705F2" w:rsidRDefault="001705F2" w:rsidP="001705F2">
      <w:pPr>
        <w:pStyle w:val="NoSpacing"/>
        <w:rPr>
          <w:rFonts w:cs="Times New Roman"/>
          <w:szCs w:val="24"/>
        </w:rPr>
      </w:pPr>
    </w:p>
    <w:p w14:paraId="05370809" w14:textId="77777777" w:rsidR="001705F2" w:rsidRDefault="001705F2" w:rsidP="001705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Nicholas Smyth of Sheldon, Kent(q.v.), and</w:t>
      </w:r>
    </w:p>
    <w:p w14:paraId="2B3BF8DE" w14:textId="77777777" w:rsidR="001705F2" w:rsidRDefault="001705F2" w:rsidP="001705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Richard Litilton of Great Mongeham(q.v.).</w:t>
      </w:r>
    </w:p>
    <w:p w14:paraId="36C72DF2" w14:textId="77777777" w:rsidR="001705F2" w:rsidRDefault="001705F2" w:rsidP="001705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E918DBA" w14:textId="77777777" w:rsidR="000B79B4" w:rsidRDefault="000B79B4" w:rsidP="000B79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His former apprentice, Walter Blanchard(q.v.), became a Freeman.</w:t>
      </w:r>
    </w:p>
    <w:p w14:paraId="20F6EBBE" w14:textId="77777777" w:rsidR="000B79B4" w:rsidRDefault="000B79B4" w:rsidP="000B79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E34EFF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3BBEA354" w14:textId="77777777" w:rsidR="000B79B4" w:rsidRDefault="000B79B4" w:rsidP="000B79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His former apprentice, John Bishop(q.v.), became a Freeman.   (ibid.)</w:t>
      </w:r>
    </w:p>
    <w:p w14:paraId="3014F1EB" w14:textId="77777777" w:rsidR="000B79B4" w:rsidRDefault="000B79B4" w:rsidP="001705F2">
      <w:pPr>
        <w:pStyle w:val="NoSpacing"/>
        <w:rPr>
          <w:rFonts w:cs="Times New Roman"/>
          <w:szCs w:val="24"/>
        </w:rPr>
      </w:pPr>
    </w:p>
    <w:p w14:paraId="123A79D4" w14:textId="77777777" w:rsidR="001705F2" w:rsidRDefault="001705F2" w:rsidP="001705F2">
      <w:pPr>
        <w:pStyle w:val="NoSpacing"/>
        <w:rPr>
          <w:rFonts w:cs="Times New Roman"/>
          <w:szCs w:val="24"/>
        </w:rPr>
      </w:pPr>
    </w:p>
    <w:p w14:paraId="6860767B" w14:textId="77777777" w:rsidR="001705F2" w:rsidRDefault="001705F2" w:rsidP="001705F2">
      <w:pPr>
        <w:pStyle w:val="NoSpacing"/>
        <w:rPr>
          <w:rFonts w:cs="Times New Roman"/>
          <w:szCs w:val="24"/>
        </w:rPr>
      </w:pPr>
    </w:p>
    <w:p w14:paraId="57AE3CED" w14:textId="77777777" w:rsidR="001705F2" w:rsidRDefault="001705F2" w:rsidP="001705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March 2024</w:t>
      </w:r>
    </w:p>
    <w:p w14:paraId="07310CC0" w14:textId="5A14EF7A" w:rsidR="000B79B4" w:rsidRDefault="000B79B4" w:rsidP="001705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June 2025</w:t>
      </w:r>
    </w:p>
    <w:p w14:paraId="21CBB6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6E8BC" w14:textId="77777777" w:rsidR="001705F2" w:rsidRDefault="001705F2" w:rsidP="009139A6">
      <w:r>
        <w:separator/>
      </w:r>
    </w:p>
  </w:endnote>
  <w:endnote w:type="continuationSeparator" w:id="0">
    <w:p w14:paraId="01510F5F" w14:textId="77777777" w:rsidR="001705F2" w:rsidRDefault="001705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426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4B6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770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F2ECA" w14:textId="77777777" w:rsidR="001705F2" w:rsidRDefault="001705F2" w:rsidP="009139A6">
      <w:r>
        <w:separator/>
      </w:r>
    </w:p>
  </w:footnote>
  <w:footnote w:type="continuationSeparator" w:id="0">
    <w:p w14:paraId="0D133DC9" w14:textId="77777777" w:rsidR="001705F2" w:rsidRDefault="001705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9DE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2C0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5E3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5F2"/>
    <w:rsid w:val="000666E0"/>
    <w:rsid w:val="000B79B4"/>
    <w:rsid w:val="0016086A"/>
    <w:rsid w:val="001705F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63C10"/>
  <w15:chartTrackingRefBased/>
  <w15:docId w15:val="{B620C8A4-DD54-4C9F-B751-F1C8D132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705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londonroll.org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2024-04-03T20:24:00Z</dcterms:created>
  <dcterms:modified xsi:type="dcterms:W3CDTF">2025-06-26T09:13:00Z</dcterms:modified>
</cp:coreProperties>
</file>